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61575" w:rsidRDefault="00FC4E1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641" w:history="1">
        <w:r w:rsidR="00761575" w:rsidRPr="00DC20A8">
          <w:rPr>
            <w:rStyle w:val="aa"/>
          </w:rPr>
          <w:t>RBRIDGE-MIB</w:t>
        </w:r>
        <w:r w:rsidR="00761575">
          <w:rPr>
            <w:webHidden/>
          </w:rPr>
          <w:tab/>
        </w:r>
        <w:r w:rsidR="00761575">
          <w:rPr>
            <w:webHidden/>
          </w:rPr>
          <w:fldChar w:fldCharType="begin"/>
        </w:r>
        <w:r w:rsidR="00761575">
          <w:rPr>
            <w:webHidden/>
          </w:rPr>
          <w:instrText xml:space="preserve"> PAGEREF _Toc399319641 \h </w:instrText>
        </w:r>
        <w:r w:rsidR="00761575">
          <w:rPr>
            <w:webHidden/>
          </w:rPr>
        </w:r>
        <w:r w:rsidR="00761575">
          <w:rPr>
            <w:webHidden/>
          </w:rPr>
          <w:fldChar w:fldCharType="separate"/>
        </w:r>
        <w:r w:rsidR="00761575">
          <w:rPr>
            <w:webHidden/>
          </w:rPr>
          <w:t>2</w:t>
        </w:r>
        <w:r w:rsidR="00761575"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2" w:history="1">
        <w:r w:rsidRPr="00DC20A8">
          <w:rPr>
            <w:rStyle w:val="aa"/>
            <w:rFonts w:ascii="Helvetica" w:hAnsi="Helvetica" w:cs="Helvetica"/>
          </w:rPr>
          <w:t>Scalar objects of rbridgeBase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3" w:history="1">
        <w:r w:rsidRPr="00DC20A8">
          <w:rPr>
            <w:rStyle w:val="aa"/>
            <w:rFonts w:ascii="Helvetica" w:hAnsi="Helvetica" w:cs="Helvetica"/>
          </w:rPr>
          <w:t>rbridgeBaseNicknameTable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4" w:history="1">
        <w:r w:rsidRPr="00DC20A8">
          <w:rPr>
            <w:rStyle w:val="aa"/>
            <w:rFonts w:ascii="Helvetica" w:hAnsi="Helvetica" w:cs="Helvetica"/>
          </w:rPr>
          <w:t>rbridgeBasePortTable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5" w:history="1">
        <w:r w:rsidRPr="00DC20A8">
          <w:rPr>
            <w:rStyle w:val="aa"/>
            <w:rFonts w:ascii="Helvetica" w:hAnsi="Helvetica" w:cs="Helvetica"/>
          </w:rPr>
          <w:t>rbridgeUniFdbTable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6" w:history="1">
        <w:r w:rsidRPr="00DC20A8">
          <w:rPr>
            <w:rStyle w:val="aa"/>
            <w:rFonts w:ascii="Helvetica" w:hAnsi="Helvetica" w:cs="Helvetica"/>
          </w:rPr>
          <w:t>rbridgeUniFibTable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7" w:history="1">
        <w:r w:rsidRPr="00DC20A8">
          <w:rPr>
            <w:rStyle w:val="aa"/>
            <w:rFonts w:ascii="Helvetica" w:hAnsi="Helvetica" w:cs="Helvetica"/>
          </w:rPr>
          <w:t>rbridgeMultiFibTable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8" w:history="1">
        <w:r w:rsidRPr="00DC20A8">
          <w:rPr>
            <w:rStyle w:val="aa"/>
            <w:rFonts w:ascii="Helvetica" w:hAnsi="Helvetica" w:cs="Helvetica"/>
          </w:rPr>
          <w:t>rbridgeVlanTable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49" w:history="1">
        <w:r w:rsidRPr="00DC20A8">
          <w:rPr>
            <w:rStyle w:val="aa"/>
            <w:rFonts w:ascii="Helvetica" w:hAnsi="Helvetica" w:cs="Helvetica"/>
          </w:rPr>
          <w:t>rbridgeVlanPortTable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50" w:history="1">
        <w:r w:rsidRPr="00DC20A8">
          <w:rPr>
            <w:rStyle w:val="aa"/>
            <w:rFonts w:ascii="Helvetica" w:hAnsi="Helvetica" w:cs="Helvetica"/>
          </w:rPr>
          <w:t>rbridgeSnoopingPortTable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51" w:history="1">
        <w:r w:rsidRPr="00DC20A8">
          <w:rPr>
            <w:rStyle w:val="aa"/>
            <w:rFonts w:ascii="Helvetica" w:hAnsi="Helvetica" w:cs="Helvetica"/>
          </w:rPr>
          <w:t>Scalar objects of rbridgeDtree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52" w:history="1">
        <w:r w:rsidRPr="00DC20A8">
          <w:rPr>
            <w:rStyle w:val="aa"/>
            <w:rFonts w:ascii="Helvetica" w:hAnsi="Helvetica" w:cs="Helvetica"/>
          </w:rPr>
          <w:t>rbridgeDtreeTable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575" w:rsidRDefault="007615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653" w:history="1">
        <w:r w:rsidRPr="00DC20A8">
          <w:rPr>
            <w:rStyle w:val="aa"/>
            <w:rFonts w:ascii="Helvetica" w:hAnsi="Helvetica" w:cs="Helvetica"/>
          </w:rPr>
          <w:t>Scalar objects of rbridgeTrill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_Toc399319653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FC4E1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61575" w:rsidRPr="00761575" w:rsidRDefault="00761575" w:rsidP="00761575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0" w:name="_Toc336172854"/>
      <w:bookmarkStart w:id="1" w:name="_Toc397420638"/>
      <w:bookmarkStart w:id="2" w:name="_Toc399319641"/>
      <w:r w:rsidRPr="00761575">
        <w:rPr>
          <w:rFonts w:hint="eastAsia"/>
          <w:bCs/>
        </w:rPr>
        <w:lastRenderedPageBreak/>
        <w:t>RBRIDGE</w:t>
      </w:r>
      <w:r w:rsidRPr="00761575">
        <w:rPr>
          <w:bCs/>
        </w:rPr>
        <w:t>-MIB</w:t>
      </w:r>
      <w:bookmarkEnd w:id="0"/>
      <w:bookmarkEnd w:id="1"/>
      <w:bookmarkEnd w:id="2"/>
    </w:p>
    <w:p w:rsidR="00761575" w:rsidRPr="00761575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r>
        <w:br w:type="page"/>
      </w:r>
      <w:bookmarkStart w:id="3" w:name="_Toc336172855"/>
      <w:bookmarkStart w:id="4" w:name="_Toc397420639"/>
      <w:bookmarkStart w:id="5" w:name="_Toc399319642"/>
      <w:r w:rsidRPr="00761575">
        <w:rPr>
          <w:rFonts w:ascii="Helvetica" w:hAnsi="Helvetica" w:cs="Helvetica"/>
        </w:rPr>
        <w:lastRenderedPageBreak/>
        <w:t xml:space="preserve">Scalar objects of </w:t>
      </w:r>
      <w:proofErr w:type="spellStart"/>
      <w:r w:rsidRPr="00761575">
        <w:rPr>
          <w:rFonts w:ascii="Helvetica" w:hAnsi="Helvetica" w:cs="Helvetica"/>
        </w:rPr>
        <w:t>rbridgeBase</w:t>
      </w:r>
      <w:bookmarkEnd w:id="3"/>
      <w:bookmarkEnd w:id="4"/>
      <w:bookmarkEnd w:id="5"/>
      <w:proofErr w:type="spellEnd"/>
    </w:p>
    <w:p w:rsidR="00761575" w:rsidRPr="009540D9" w:rsidRDefault="00761575" w:rsidP="00761575">
      <w:r>
        <w:t>OID of this table is: 1.3.6.1.2.1.214</w:t>
      </w:r>
      <w:r w:rsidRPr="00905A43">
        <w:t>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D11905">
              <w:t>rbridgeBaseTrillVersion</w:t>
            </w:r>
            <w:proofErr w:type="spellEnd"/>
          </w:p>
          <w:p w:rsidR="00761575" w:rsidRPr="00BC2CCA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.1.1.1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195BD0">
              <w:t>rbridgeBaseNumPorts</w:t>
            </w:r>
            <w:proofErr w:type="spellEnd"/>
          </w:p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2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534395">
              <w:t>rbridgeBaseForwardDelay</w:t>
            </w:r>
            <w:proofErr w:type="spellEnd"/>
          </w:p>
          <w:p w:rsidR="00761575" w:rsidRPr="00195BD0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3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0F9D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0F9D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35D14">
              <w:t xml:space="preserve">Not </w:t>
            </w:r>
            <w:r w:rsidRPr="00C35D14">
              <w:rPr>
                <w:rFonts w:hint="eastAsia"/>
              </w:rPr>
              <w:t>s</w:t>
            </w:r>
            <w:r w:rsidRPr="00C35D14">
              <w:t>upport</w:t>
            </w:r>
            <w:r w:rsidRPr="00C35D14">
              <w:rPr>
                <w:rFonts w:hint="eastAsia"/>
              </w:rPr>
              <w:t>ed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F62F71">
              <w:t>rbridgeBaseUniMultipathEnable</w:t>
            </w:r>
            <w:proofErr w:type="spellEnd"/>
          </w:p>
          <w:p w:rsidR="00761575" w:rsidRPr="00534395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4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27CB6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115429">
              <w:t>rbridgeBaseMultiMultipathEnable</w:t>
            </w:r>
            <w:proofErr w:type="spellEnd"/>
          </w:p>
          <w:p w:rsidR="00761575" w:rsidRPr="00F62F71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5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F4021">
              <w:rPr>
                <w:rFonts w:cs="Helvetica"/>
              </w:rPr>
              <w:t>Only support read operation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655301">
              <w:t>rbridgeBaseAcceptEncapNonadj</w:t>
            </w:r>
            <w:proofErr w:type="spellEnd"/>
          </w:p>
          <w:p w:rsidR="00761575" w:rsidRPr="00115429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6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0A14BE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F4021">
              <w:rPr>
                <w:rFonts w:cs="Helvetica"/>
              </w:rPr>
              <w:t>Only support read operation</w:t>
            </w:r>
            <w:r>
              <w:rPr>
                <w:rFonts w:hint="eastAsia"/>
              </w:rPr>
              <w:t>，</w:t>
            </w:r>
            <w:r w:rsidRPr="00675FD2">
              <w:rPr>
                <w:rFonts w:cs="Helvetica" w:hint="eastAsia"/>
              </w:rPr>
              <w:t xml:space="preserve">The value is always </w:t>
            </w:r>
            <w:r>
              <w:rPr>
                <w:rFonts w:cs="Helvetica" w:hint="eastAsia"/>
              </w:rPr>
              <w:t>F</w:t>
            </w:r>
            <w:r w:rsidRPr="00675FD2">
              <w:rPr>
                <w:rFonts w:cs="Helvetica" w:hint="eastAsia"/>
              </w:rPr>
              <w:t>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proofErr w:type="spellStart"/>
            <w:r w:rsidRPr="00912707">
              <w:t>rbridgeBaseNicknameNumber</w:t>
            </w:r>
            <w:proofErr w:type="spellEnd"/>
          </w:p>
          <w:p w:rsidR="00761575" w:rsidRPr="00655301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7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0A14BE" w:rsidRDefault="00761575" w:rsidP="0091260D">
            <w:pPr>
              <w:pStyle w:val="TableText"/>
              <w:kinsoku w:val="0"/>
              <w:textAlignment w:val="top"/>
            </w:pPr>
            <w:r w:rsidRPr="00CF4021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>，</w:t>
            </w:r>
            <w:r w:rsidRPr="00675FD2">
              <w:rPr>
                <w:rFonts w:cs="Helvetica" w:hint="eastAsia"/>
              </w:rPr>
              <w:t xml:space="preserve">The value is always </w:t>
            </w:r>
            <w:r>
              <w:rPr>
                <w:rFonts w:cs="Helvetica" w:hint="eastAsia"/>
              </w:rPr>
              <w:t>1</w:t>
            </w:r>
            <w:r w:rsidRPr="00675FD2">
              <w:rPr>
                <w:rFonts w:cs="Helvetica" w:hint="eastAsia"/>
              </w:rPr>
              <w:t>.</w:t>
            </w:r>
          </w:p>
        </w:tc>
      </w:tr>
    </w:tbl>
    <w:p w:rsidR="00761575" w:rsidRPr="00761575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6" w:name="_Toc336172856"/>
      <w:bookmarkStart w:id="7" w:name="_Toc397420640"/>
      <w:bookmarkStart w:id="8" w:name="_Toc399319643"/>
      <w:proofErr w:type="spellStart"/>
      <w:proofErr w:type="gramStart"/>
      <w:r w:rsidRPr="00761575">
        <w:rPr>
          <w:rFonts w:ascii="Helvetica" w:hAnsi="Helvetica" w:cs="Helvetica"/>
        </w:rPr>
        <w:t>rbridgeBaseNicknameTable</w:t>
      </w:r>
      <w:bookmarkEnd w:id="6"/>
      <w:bookmarkEnd w:id="7"/>
      <w:bookmarkEnd w:id="8"/>
      <w:proofErr w:type="spellEnd"/>
      <w:proofErr w:type="gramEnd"/>
    </w:p>
    <w:p w:rsidR="00761575" w:rsidRPr="009540D9" w:rsidRDefault="00761575" w:rsidP="00761575">
      <w:r>
        <w:t>OID of this table is: 1.3.6.1.2.1.214.1.1.8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rbridgeBaseNicknameName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rbridgeBaseNicknamePriority</w:t>
            </w:r>
            <w:proofErr w:type="spellEnd"/>
            <w:r w:rsidRPr="007D32F2" w:rsidDel="00F049DE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Column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t be </w:t>
            </w: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configed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if the row is produced automatic.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rbridgeBaseNicknameDtrPriority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Column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t be </w:t>
            </w: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configed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if the row is produced automatics.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rbridgeBaseNicknameType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rbridgeBaseNicknameRowStatus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Only support </w:t>
            </w:r>
            <w:proofErr w:type="gram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active(</w:t>
            </w:r>
            <w:proofErr w:type="gram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1), </w:t>
            </w: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createAndGo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(4) and destroy(6)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. 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b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ridge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must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exist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only one row entry in this table.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o when the new row was added into the table</w:t>
            </w:r>
            <w:r w:rsidRPr="007D32F2">
              <w:rPr>
                <w:rFonts w:ascii="宋体" w:hAnsi="宋体" w:cs="宋体" w:hint="eastAsia"/>
                <w:noProof w:val="0"/>
                <w:sz w:val="20"/>
                <w:szCs w:val="20"/>
              </w:rPr>
              <w:t>，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The old row will be replaced, when a row was deleted, A new row will auto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come into being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.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ow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be deleted if the row is produced automatic.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36172857"/>
      <w:bookmarkStart w:id="10" w:name="_Toc397420641"/>
      <w:bookmarkStart w:id="11" w:name="_Toc399319644"/>
      <w:proofErr w:type="spellStart"/>
      <w:proofErr w:type="gramStart"/>
      <w:r w:rsidRPr="003A6142">
        <w:rPr>
          <w:rFonts w:ascii="Helvetica" w:hAnsi="Helvetica" w:cs="Helvetica"/>
        </w:rPr>
        <w:lastRenderedPageBreak/>
        <w:t>rbridgeBasePortTable</w:t>
      </w:r>
      <w:bookmarkEnd w:id="9"/>
      <w:bookmarkEnd w:id="10"/>
      <w:bookmarkEnd w:id="11"/>
      <w:proofErr w:type="spellEnd"/>
      <w:proofErr w:type="gramEnd"/>
    </w:p>
    <w:p w:rsidR="00761575" w:rsidRPr="00E151A6" w:rsidRDefault="00761575" w:rsidP="00761575">
      <w:r>
        <w:t>OID of this table is: 1.3.6.1.2.1.214</w:t>
      </w:r>
      <w:r w:rsidRPr="00D357E1">
        <w:t>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rbridgeBasePortIfIndex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(1.3.6.1.2.1.214.1.1.9.1.2)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rbridgeBasePortDisable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ed, The value is always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false(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rbridgeBasePortTrunkPort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read-write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Column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</w:t>
            </w: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rbridgeBasePortTrunkPort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and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</w:t>
            </w: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rbridgeBasePortAccessPort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 both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be </w:t>
            </w: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config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to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rbridgeBasePortAccessPort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5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read-write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The default value is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true(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1).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Column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</w:t>
            </w: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rbridgeBasePortTrunkPort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and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</w:t>
            </w: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rbridgeBasePortAccessPort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 both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be </w:t>
            </w: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config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to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rbridgeBasePortP2pHellos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6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read-write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ed, The value is always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false(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rbridgeBasePortState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7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rbridgeBasePortInhibitionTime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8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Range from 0 to 30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rbridgeBasePortDisableLearning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9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ed, The value is always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false(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rbridgeBasePortDesiredDesigVlan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10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The default value is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equal to </w:t>
            </w: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rbridgeBasePortDesigVlan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rbridgeBasePortDesigVlan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 value will be </w:t>
            </w: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retrun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When the port status is down or no VLAN have been enabled on the port.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rbridgeBasePortStpRoot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rbridgeBasePortStpRootChanges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rbridgeBasePortStpWiringCloset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ed, The value is all 0s.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2" w:name="_Toc336172859"/>
      <w:bookmarkStart w:id="13" w:name="_Toc397420642"/>
      <w:bookmarkStart w:id="14" w:name="_Toc399319645"/>
      <w:proofErr w:type="spellStart"/>
      <w:proofErr w:type="gramStart"/>
      <w:r w:rsidRPr="003A6142">
        <w:rPr>
          <w:rFonts w:ascii="Helvetica" w:hAnsi="Helvetica" w:cs="Helvetica"/>
        </w:rPr>
        <w:t>rbridgeUniFdbTable</w:t>
      </w:r>
      <w:bookmarkEnd w:id="12"/>
      <w:bookmarkEnd w:id="13"/>
      <w:bookmarkEnd w:id="14"/>
      <w:proofErr w:type="spellEnd"/>
      <w:proofErr w:type="gramEnd"/>
    </w:p>
    <w:p w:rsidR="00761575" w:rsidRPr="009540D9" w:rsidRDefault="00761575" w:rsidP="00761575">
      <w:r>
        <w:t>OID of this table is: 1.3.6.1.2.1.214</w:t>
      </w:r>
      <w:r w:rsidRPr="00995792">
        <w:t>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rbridgeFdbId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rbridgeUniFdbAddr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1.3.6.1.2.1.214.1.2.4.1.2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rbridgeUniFdbPort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0.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lastRenderedPageBreak/>
              <w:t>rbridgeUniFdbNickname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1.3.6.1.2.1.214.1.2.4.1.4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rbridgeUniFdbConfidence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1.3.6.1.2.1.214.1.2.4.1.5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0.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rbridgeUniFdbStatus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1.3.6.1.2.1.214.1.2.4.1.6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5" w:name="_Toc336172860"/>
      <w:bookmarkStart w:id="16" w:name="_Toc397420643"/>
      <w:bookmarkStart w:id="17" w:name="_Toc399319646"/>
      <w:proofErr w:type="spellStart"/>
      <w:proofErr w:type="gramStart"/>
      <w:r w:rsidRPr="003A6142">
        <w:rPr>
          <w:rFonts w:ascii="Helvetica" w:hAnsi="Helvetica" w:cs="Helvetica"/>
        </w:rPr>
        <w:t>rbridgeUniFibTable</w:t>
      </w:r>
      <w:bookmarkEnd w:id="15"/>
      <w:bookmarkEnd w:id="16"/>
      <w:bookmarkEnd w:id="17"/>
      <w:proofErr w:type="spellEnd"/>
      <w:proofErr w:type="gramEnd"/>
    </w:p>
    <w:p w:rsidR="00761575" w:rsidRPr="009540D9" w:rsidRDefault="00761575" w:rsidP="00761575">
      <w:r>
        <w:t>OID of this table is: 1.3.6.1.4.1.25506.2.4.1.1.7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rbridgeUniFibNickname</w:t>
            </w:r>
            <w:proofErr w:type="spellEnd"/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rbridgeUniFibPort</w:t>
            </w:r>
            <w:proofErr w:type="spellEnd"/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</w:t>
            </w:r>
            <w:r w:rsidRPr="004D5B17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rbridgeUniFibNextHop</w:t>
            </w:r>
            <w:proofErr w:type="spellEnd"/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</w:t>
            </w:r>
            <w:r w:rsidRPr="004D5B17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rbridgeUniFibHopCount</w:t>
            </w:r>
            <w:proofErr w:type="spellEnd"/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</w:t>
            </w:r>
            <w:r w:rsidRPr="004D5B17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TableText"/>
              <w:kinsoku w:val="0"/>
              <w:textAlignment w:val="top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TableText"/>
              <w:kinsoku w:val="0"/>
              <w:textAlignment w:val="top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TableText"/>
              <w:kinsoku w:val="0"/>
              <w:textAlignment w:val="top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8" w:name="_Toc336172861"/>
      <w:bookmarkStart w:id="19" w:name="_Toc397420644"/>
      <w:bookmarkStart w:id="20" w:name="_Toc399319647"/>
      <w:proofErr w:type="spellStart"/>
      <w:proofErr w:type="gramStart"/>
      <w:r w:rsidRPr="003A6142">
        <w:rPr>
          <w:rFonts w:ascii="Helvetica" w:hAnsi="Helvetica" w:cs="Helvetica"/>
        </w:rPr>
        <w:t>rbridgeMultiFibTable</w:t>
      </w:r>
      <w:bookmarkEnd w:id="18"/>
      <w:bookmarkEnd w:id="19"/>
      <w:bookmarkEnd w:id="20"/>
      <w:proofErr w:type="spellEnd"/>
      <w:proofErr w:type="gramEnd"/>
    </w:p>
    <w:p w:rsidR="00761575" w:rsidRPr="009540D9" w:rsidRDefault="00761575" w:rsidP="00761575">
      <w:r>
        <w:t>OID of this table is: 1.3.6.1.2.1.214</w:t>
      </w:r>
      <w:r w:rsidRPr="00401502">
        <w:t>.1.2.6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rbridgeMultiFibNickname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(1.3.6.1.2.1.214.1.2.6.1.1)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rbridgeMultiFibPorts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(1.3.6.1.2.1.214.1.2.6.1.2)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1" w:name="_Toc336172862"/>
      <w:bookmarkStart w:id="22" w:name="_Toc397420645"/>
      <w:bookmarkStart w:id="23" w:name="_Toc399319648"/>
      <w:proofErr w:type="spellStart"/>
      <w:proofErr w:type="gramStart"/>
      <w:r w:rsidRPr="003A6142">
        <w:rPr>
          <w:rFonts w:ascii="Helvetica" w:hAnsi="Helvetica" w:cs="Helvetica"/>
        </w:rPr>
        <w:t>rbridgeVlanTable</w:t>
      </w:r>
      <w:bookmarkEnd w:id="21"/>
      <w:bookmarkEnd w:id="22"/>
      <w:bookmarkEnd w:id="23"/>
      <w:proofErr w:type="spellEnd"/>
      <w:proofErr w:type="gramEnd"/>
    </w:p>
    <w:p w:rsidR="00761575" w:rsidRPr="009540D9" w:rsidRDefault="00761575" w:rsidP="00761575">
      <w:r>
        <w:t>OID of this table is: 1.3.6.1.2.1.214</w:t>
      </w:r>
      <w:r w:rsidRPr="0025247D">
        <w:t>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rbridgeVlanIndex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not-</w:t>
            </w:r>
            <w:proofErr w:type="spell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accessiable</w:t>
            </w:r>
            <w:proofErr w:type="spellEnd"/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rbridgeVlanForwarderLosts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0.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rbridgeVlanDisableLearning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false(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2).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rbridgeVlanSnooping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4" w:name="_Toc336172863"/>
      <w:bookmarkStart w:id="25" w:name="_Toc397420646"/>
      <w:bookmarkStart w:id="26" w:name="_Toc399319649"/>
      <w:proofErr w:type="spellStart"/>
      <w:proofErr w:type="gramStart"/>
      <w:r w:rsidRPr="003A6142">
        <w:rPr>
          <w:rFonts w:ascii="Helvetica" w:hAnsi="Helvetica" w:cs="Helvetica"/>
        </w:rPr>
        <w:t>rbridgeVlanPortTable</w:t>
      </w:r>
      <w:bookmarkEnd w:id="24"/>
      <w:bookmarkEnd w:id="25"/>
      <w:bookmarkEnd w:id="26"/>
      <w:proofErr w:type="spellEnd"/>
      <w:proofErr w:type="gramEnd"/>
    </w:p>
    <w:p w:rsidR="00761575" w:rsidRPr="009540D9" w:rsidRDefault="00761575" w:rsidP="00761575">
      <w:r>
        <w:t>OID of this table is: 1.3.6.1.2.1.214</w:t>
      </w:r>
      <w:r w:rsidRPr="006231A7">
        <w:t>.1.3.2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rbridgeVlanPortInhibited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rbridgeVlanPortForwarder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(1.3.6.1.2.1.214.1.3.2.1.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lastRenderedPageBreak/>
              <w:t>rbridgeVlanPortAnnouncing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(1.3.6.1.2.1.214.1.3.2.1.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rbridgeVlanPortDetectedVlanMapping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(1.3.6.1.2.1.214.1.3.2.1.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</w:t>
            </w:r>
            <w:proofErr w:type="gramStart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false(</w:t>
            </w:r>
            <w:proofErr w:type="gram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2).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7" w:name="_Toc336172866"/>
      <w:bookmarkStart w:id="28" w:name="_Toc397420647"/>
      <w:bookmarkStart w:id="29" w:name="_Toc399319650"/>
      <w:proofErr w:type="spellStart"/>
      <w:proofErr w:type="gramStart"/>
      <w:r w:rsidRPr="003A6142">
        <w:rPr>
          <w:rFonts w:ascii="Helvetica" w:hAnsi="Helvetica" w:cs="Helvetica"/>
        </w:rPr>
        <w:t>rbridgeSnoopingPortTable</w:t>
      </w:r>
      <w:bookmarkEnd w:id="27"/>
      <w:bookmarkEnd w:id="28"/>
      <w:bookmarkEnd w:id="29"/>
      <w:proofErr w:type="spellEnd"/>
      <w:proofErr w:type="gramEnd"/>
    </w:p>
    <w:p w:rsidR="00761575" w:rsidRPr="009540D9" w:rsidRDefault="00761575" w:rsidP="00761575">
      <w:r>
        <w:t>OID of this table is: 1.3.6.1.2.1.214</w:t>
      </w:r>
      <w:r w:rsidRPr="00512C85">
        <w:t>.1.6.1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rbridgeSnoopingPortAddrType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1.3.6.1.2.1.214.1.6.1.1.1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0" w:name="_Toc336172868"/>
      <w:bookmarkStart w:id="31" w:name="_Toc397420648"/>
      <w:bookmarkStart w:id="32" w:name="_Toc399319651"/>
      <w:r w:rsidRPr="003A6142">
        <w:rPr>
          <w:rFonts w:ascii="Helvetica" w:hAnsi="Helvetica" w:cs="Helvetica"/>
        </w:rPr>
        <w:t xml:space="preserve">Scalar objects of </w:t>
      </w:r>
      <w:proofErr w:type="spellStart"/>
      <w:r w:rsidRPr="003A6142">
        <w:rPr>
          <w:rFonts w:ascii="Helvetica" w:hAnsi="Helvetica" w:cs="Helvetica"/>
        </w:rPr>
        <w:t>rbridgeDtree</w:t>
      </w:r>
      <w:bookmarkEnd w:id="30"/>
      <w:bookmarkEnd w:id="31"/>
      <w:bookmarkEnd w:id="32"/>
      <w:proofErr w:type="spellEnd"/>
    </w:p>
    <w:p w:rsidR="00761575" w:rsidRPr="009540D9" w:rsidRDefault="00761575" w:rsidP="00761575">
      <w:r>
        <w:t>OID of this table is: 1.3.6.1.2.1.214</w:t>
      </w:r>
      <w:r w:rsidRPr="008E76B6">
        <w:t>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rbridgeDtreePriority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85ED6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rbridgeDtreeActiveTrees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1.3.6.1.2.1.214.1.7.2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85ED6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rbridgeDtreeMaxTrees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The value is always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15</w:t>
            </w:r>
          </w:p>
        </w:tc>
      </w:tr>
      <w:tr w:rsidR="00761575" w:rsidRPr="00085ED6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rbridgeDtreeDesiredUseTrees</w:t>
            </w:r>
            <w:proofErr w:type="spellEnd"/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1.3.6.1.2.1.214.1.7.4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3" w:name="_Toc336172869"/>
      <w:bookmarkStart w:id="34" w:name="_Toc397420649"/>
      <w:bookmarkStart w:id="35" w:name="_Toc399319652"/>
      <w:proofErr w:type="spellStart"/>
      <w:proofErr w:type="gramStart"/>
      <w:r w:rsidRPr="003A6142">
        <w:rPr>
          <w:rFonts w:ascii="Helvetica" w:hAnsi="Helvetica" w:cs="Helvetica"/>
        </w:rPr>
        <w:t>rbridgeDtreeTable</w:t>
      </w:r>
      <w:bookmarkEnd w:id="33"/>
      <w:bookmarkEnd w:id="34"/>
      <w:bookmarkEnd w:id="35"/>
      <w:proofErr w:type="spellEnd"/>
      <w:proofErr w:type="gramEnd"/>
    </w:p>
    <w:p w:rsidR="00761575" w:rsidRPr="009540D9" w:rsidRDefault="00761575" w:rsidP="00761575">
      <w:r>
        <w:t>OID of this table is: 1.3.6.1.2.1.214</w:t>
      </w:r>
      <w:r w:rsidRPr="00967D07">
        <w:t>.1.7.5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73528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rbridgeDtreeNumber</w:t>
            </w:r>
            <w:proofErr w:type="spellEnd"/>
            <w:r w:rsidRPr="007D32F2" w:rsidDel="00AE6AC9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(1.3.6.1.2.1.214.1.7.5.1.1)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73528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rbridgeDtreeNickname</w:t>
            </w:r>
            <w:proofErr w:type="spellEnd"/>
            <w:r w:rsidRPr="007D32F2" w:rsidDel="00AC7E10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(1.3.6.1.2.1.214.1.7.5.1.2)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73528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rbridgeDtreeIngress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1.3.6.1.2.1.214.1.7.5.1.3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The value is always true(1)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6" w:name="_Toc397420650"/>
      <w:bookmarkStart w:id="37" w:name="_Toc399319653"/>
      <w:r w:rsidRPr="003A6142">
        <w:rPr>
          <w:rFonts w:ascii="Helvetica" w:hAnsi="Helvetica" w:cs="Helvetica"/>
        </w:rPr>
        <w:t>Scalar objects of</w:t>
      </w:r>
      <w:r w:rsidRPr="003A6142">
        <w:rPr>
          <w:rFonts w:ascii="Helvetica" w:hAnsi="Helvetica" w:cs="Helvetica" w:hint="eastAsia"/>
        </w:rPr>
        <w:t xml:space="preserve"> </w:t>
      </w:r>
      <w:bookmarkStart w:id="38" w:name="_Toc336172870"/>
      <w:proofErr w:type="spellStart"/>
      <w:r w:rsidRPr="003A6142">
        <w:rPr>
          <w:rFonts w:ascii="Helvetica" w:hAnsi="Helvetica" w:cs="Helvetica"/>
        </w:rPr>
        <w:t>rbridgeTrill</w:t>
      </w:r>
      <w:bookmarkEnd w:id="36"/>
      <w:bookmarkEnd w:id="37"/>
      <w:bookmarkEnd w:id="38"/>
      <w:proofErr w:type="spellEnd"/>
    </w:p>
    <w:p w:rsidR="00761575" w:rsidRPr="009540D9" w:rsidRDefault="00761575" w:rsidP="00761575">
      <w:r>
        <w:t>OID of this table is: 1.3.6.1.2.1.214</w:t>
      </w:r>
      <w:r w:rsidRPr="00AA4AC8">
        <w:t>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rbridgeTrillMinMtuDesired</w:t>
            </w:r>
            <w:proofErr w:type="spellEnd"/>
            <w:r w:rsidRPr="007D32F2" w:rsidDel="0053200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(1.3.6.1.2.1.214.1.8.1)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Range from 512 to 16384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rbridgeTrillSz</w:t>
            </w:r>
            <w:proofErr w:type="spellEnd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(1.3.6.1.2.1.214.1.8.2)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proofErr w:type="spellStart"/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rbridgeTrillMaxMtuProbes</w:t>
            </w:r>
            <w:proofErr w:type="spellEnd"/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1.3.6.1.2.1.214.1.8.3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Not supported</w:t>
            </w:r>
          </w:p>
        </w:tc>
      </w:tr>
    </w:tbl>
    <w:p w:rsidR="0020629E" w:rsidRPr="00991579" w:rsidRDefault="0020629E" w:rsidP="00761575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0D6" w:rsidRDefault="003430D6">
      <w:r>
        <w:separator/>
      </w:r>
    </w:p>
  </w:endnote>
  <w:endnote w:type="continuationSeparator" w:id="0">
    <w:p w:rsidR="003430D6" w:rsidRDefault="0034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C4E1F">
      <w:fldChar w:fldCharType="begin"/>
    </w:r>
    <w:r>
      <w:instrText>PAGE</w:instrText>
    </w:r>
    <w:r w:rsidR="00FC4E1F">
      <w:fldChar w:fldCharType="separate"/>
    </w:r>
    <w:r w:rsidR="00761575">
      <w:rPr>
        <w:noProof/>
      </w:rPr>
      <w:t>1</w:t>
    </w:r>
    <w:r w:rsidR="00FC4E1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61575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0D6" w:rsidRDefault="003430D6">
      <w:r>
        <w:separator/>
      </w:r>
    </w:p>
  </w:footnote>
  <w:footnote w:type="continuationSeparator" w:id="0">
    <w:p w:rsidR="003430D6" w:rsidRDefault="00343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61575" w:rsidRPr="00761575">
      <w:t xml:space="preserve"> RBRIDGE-MIB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30D6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575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4E1F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6157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6157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6157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615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615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6157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6157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761575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paragraph" w:customStyle="1" w:styleId="af2">
    <w:name w:val="表格文本"/>
    <w:rsid w:val="00761575"/>
    <w:pPr>
      <w:tabs>
        <w:tab w:val="decimal" w:pos="0"/>
      </w:tabs>
    </w:pPr>
    <w:rPr>
      <w:rFonts w:ascii="Arial" w:hAnsi="Arial"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FAF6C-8FFA-4F04-99AE-29BE3B8B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6</Pages>
  <Words>1204</Words>
  <Characters>6869</Characters>
  <Application>Microsoft Office Word</Application>
  <DocSecurity>0</DocSecurity>
  <Lines>57</Lines>
  <Paragraphs>16</Paragraphs>
  <ScaleCrop>false</ScaleCrop>
  <Company/>
  <LinksUpToDate>false</LinksUpToDate>
  <CharactersWithSpaces>8057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2014-09-24T02:58:00Z</dcterms:modified>
</cp:coreProperties>
</file>